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032" w:rsidRDefault="00064032" w:rsidP="00064032">
      <w:pPr>
        <w:pStyle w:val="NoSpacing"/>
      </w:pPr>
      <w:r>
        <w:rPr>
          <w:u w:val="single"/>
        </w:rPr>
        <w:t>Richard ROCHELL</w:t>
      </w:r>
      <w:r>
        <w:t xml:space="preserve">    </w:t>
      </w:r>
      <w:proofErr w:type="gramStart"/>
      <w:r>
        <w:t xml:space="preserve">   (</w:t>
      </w:r>
      <w:proofErr w:type="gramEnd"/>
      <w:r>
        <w:t>fl.1425)</w:t>
      </w:r>
    </w:p>
    <w:p w:rsidR="00064032" w:rsidRDefault="00064032" w:rsidP="00064032">
      <w:pPr>
        <w:pStyle w:val="NoSpacing"/>
      </w:pPr>
    </w:p>
    <w:p w:rsidR="00064032" w:rsidRDefault="00064032" w:rsidP="00064032">
      <w:pPr>
        <w:pStyle w:val="NoSpacing"/>
      </w:pPr>
    </w:p>
    <w:p w:rsidR="00BE5F6B" w:rsidRDefault="00BE5F6B" w:rsidP="00BE5F6B">
      <w:pPr>
        <w:pStyle w:val="NoSpacing"/>
      </w:pPr>
      <w:r>
        <w:t>12 Jan.1424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held in Sherborne, Dorset, into</w:t>
      </w:r>
    </w:p>
    <w:p w:rsidR="00BE5F6B" w:rsidRDefault="00BE5F6B" w:rsidP="00BE5F6B">
      <w:pPr>
        <w:pStyle w:val="NoSpacing"/>
      </w:pPr>
      <w:r>
        <w:tab/>
      </w:r>
      <w:r>
        <w:tab/>
        <w:t>land of Sir Richard de Sancto Mauro(q.v.).</w:t>
      </w:r>
    </w:p>
    <w:p w:rsidR="00BE5F6B" w:rsidRDefault="00BE5F6B" w:rsidP="00BE5F6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22-249)</w:t>
      </w:r>
    </w:p>
    <w:p w:rsidR="00064032" w:rsidRDefault="00064032" w:rsidP="00064032">
      <w:pPr>
        <w:pStyle w:val="NoSpacing"/>
      </w:pPr>
      <w:r>
        <w:t>17 Aug.1425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Sherborne, Dorset,</w:t>
      </w:r>
    </w:p>
    <w:p w:rsidR="00064032" w:rsidRDefault="00064032" w:rsidP="00064032">
      <w:pPr>
        <w:pStyle w:val="NoSpacing"/>
      </w:pPr>
      <w:r>
        <w:tab/>
      </w:r>
      <w:r>
        <w:tab/>
        <w:t>into lands of the late Henry Beaufort(q.v.).</w:t>
      </w:r>
    </w:p>
    <w:p w:rsidR="00064032" w:rsidRDefault="00064032" w:rsidP="0006403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22-406)</w:t>
      </w:r>
    </w:p>
    <w:p w:rsidR="00064032" w:rsidRDefault="00064032" w:rsidP="00064032">
      <w:pPr>
        <w:pStyle w:val="NoSpacing"/>
      </w:pPr>
    </w:p>
    <w:p w:rsidR="00064032" w:rsidRDefault="00064032" w:rsidP="00064032">
      <w:pPr>
        <w:pStyle w:val="NoSpacing"/>
      </w:pPr>
    </w:p>
    <w:p w:rsidR="00064032" w:rsidRDefault="00064032" w:rsidP="00064032">
      <w:pPr>
        <w:pStyle w:val="NoSpacing"/>
      </w:pPr>
      <w:r>
        <w:t>18 August 2017</w:t>
      </w:r>
    </w:p>
    <w:p w:rsidR="00BE5F6B" w:rsidRDefault="00BE5F6B" w:rsidP="00064032">
      <w:pPr>
        <w:pStyle w:val="NoSpacing"/>
      </w:pPr>
      <w:r>
        <w:t>25 February 2018</w:t>
      </w:r>
      <w:bookmarkStart w:id="0" w:name="_GoBack"/>
      <w:bookmarkEnd w:id="0"/>
    </w:p>
    <w:p w:rsidR="006B2F86" w:rsidRPr="00064032" w:rsidRDefault="00BE5F6B" w:rsidP="00E71FC3">
      <w:pPr>
        <w:pStyle w:val="NoSpacing"/>
      </w:pPr>
    </w:p>
    <w:sectPr w:rsidR="006B2F86" w:rsidRPr="000640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4032" w:rsidRDefault="00064032" w:rsidP="00E71FC3">
      <w:pPr>
        <w:spacing w:after="0" w:line="240" w:lineRule="auto"/>
      </w:pPr>
      <w:r>
        <w:separator/>
      </w:r>
    </w:p>
  </w:endnote>
  <w:endnote w:type="continuationSeparator" w:id="0">
    <w:p w:rsidR="00064032" w:rsidRDefault="000640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4032" w:rsidRDefault="00064032" w:rsidP="00E71FC3">
      <w:pPr>
        <w:spacing w:after="0" w:line="240" w:lineRule="auto"/>
      </w:pPr>
      <w:r>
        <w:separator/>
      </w:r>
    </w:p>
  </w:footnote>
  <w:footnote w:type="continuationSeparator" w:id="0">
    <w:p w:rsidR="00064032" w:rsidRDefault="000640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032"/>
    <w:rsid w:val="00064032"/>
    <w:rsid w:val="001A7C09"/>
    <w:rsid w:val="00577BD5"/>
    <w:rsid w:val="00656CBA"/>
    <w:rsid w:val="006A1F77"/>
    <w:rsid w:val="00733BE7"/>
    <w:rsid w:val="00AB52E8"/>
    <w:rsid w:val="00B16D3F"/>
    <w:rsid w:val="00BB41AC"/>
    <w:rsid w:val="00BE5F6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04C6D"/>
  <w15:chartTrackingRefBased/>
  <w15:docId w15:val="{1447C5A8-438E-443A-A254-1EEDD5F8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2017-08-18T19:06:00Z</dcterms:created>
  <dcterms:modified xsi:type="dcterms:W3CDTF">2018-02-25T19:01:00Z</dcterms:modified>
</cp:coreProperties>
</file>